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Epsom and Ewell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Epsom and Ewell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Epsom and Ewell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Epsom and Ewell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Epsom and Ewell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Epsom and Ewell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45.8% </w:t>
      </w:r>
      <w:r w:rsidRPr="004747BF">
        <w:rPr>
          <w:rFonts w:ascii="Libre Franklin Light" w:eastAsia="Times New Roman" w:hAnsi="Libre Franklin Light" w:cs="Calibri Light"/>
        </w:rPr>
        <w:t xml:space="preserve">of those respondents classified as PGSI 8+ in Epsom and Ewell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Epsom and Ewell is estimated to be </w:t>
      </w:r>
      <w:r w:rsidRPr="00773DF7">
        <w:rPr>
          <w:rFonts w:ascii="Libre Franklin Light" w:eastAsia="Times New Roman" w:hAnsi="Libre Franklin Light" w:cs="Calibri Light"/>
          <w:b/>
          <w:bCs/>
          <w:color w:val="C45911" w:themeColor="accent2" w:themeShade="BF"/>
        </w:rPr>
        <w:t xml:space="preserve">£1,495,420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Epsom and Ewell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Epsom and Ewell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Epsom and Ewell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Epsom and Ewell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psom and Ewe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Epsom and Ewell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psom and Ewe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Epsom and Ewell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Epsom and Ewell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psom and Ewe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Epsom and Ewell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Epsom and Ewell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Epsom and Ewell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Epsom and Ewell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Epsom and Ewell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Epsom and Ewell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£1,495,420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Epsom and Ewell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£24,358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£503,736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£36,086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£10,149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£18,607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£902,484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£1,495,420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Epsom and Ewell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Epsom and Ewell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Epsom and Ewell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Epsom and Ewell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Epsom and Ewell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Epsom and Ewell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Epsom and Ewell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Epsom and Ewell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Epsom and Ewell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Epsom and Ewell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Epsom and Ewell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Epsom and Ewell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8CDE95E-AEC3-40F0-B4FB-EA365BA873B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